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80A" w:rsidRPr="00552B53" w:rsidRDefault="0088780A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88780A" w:rsidRDefault="0088780A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ГУЩИНСКАЯ СЕЛЬСКАЯ </w:t>
      </w:r>
      <w:r w:rsidRPr="00552B53">
        <w:rPr>
          <w:b w:val="0"/>
          <w:sz w:val="28"/>
          <w:szCs w:val="28"/>
        </w:rPr>
        <w:t>АДМИНИСТРАЦИЯ</w:t>
      </w:r>
    </w:p>
    <w:p w:rsidR="0088780A" w:rsidRPr="00552B53" w:rsidRDefault="0088780A" w:rsidP="004A2CEA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</w:t>
      </w:r>
      <w:r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88780A" w:rsidRDefault="0088780A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88780A" w:rsidRDefault="0088780A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88780A" w:rsidRPr="00552B53" w:rsidRDefault="0088780A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ПОСТАНОВЛЕНИЕ</w:t>
      </w:r>
    </w:p>
    <w:p w:rsidR="0088780A" w:rsidRDefault="0088780A" w:rsidP="00692EFD">
      <w:pPr>
        <w:pStyle w:val="ConsPlusTitle"/>
        <w:widowControl/>
        <w:rPr>
          <w:b w:val="0"/>
          <w:sz w:val="28"/>
          <w:szCs w:val="28"/>
        </w:rPr>
      </w:pPr>
    </w:p>
    <w:p w:rsidR="0088780A" w:rsidRDefault="0088780A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29 . 12 . 2018г.</w:t>
      </w:r>
      <w:bookmarkStart w:id="0" w:name="_GoBack"/>
      <w:bookmarkEnd w:id="0"/>
      <w:r>
        <w:rPr>
          <w:b w:val="0"/>
          <w:sz w:val="28"/>
          <w:szCs w:val="28"/>
        </w:rPr>
        <w:t xml:space="preserve">     №  34</w:t>
      </w:r>
    </w:p>
    <w:p w:rsidR="0088780A" w:rsidRPr="005E2ACF" w:rsidRDefault="0088780A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п. Первомайский</w:t>
      </w:r>
    </w:p>
    <w:p w:rsidR="0088780A" w:rsidRDefault="0088780A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</w:p>
    <w:p w:rsidR="0088780A" w:rsidRDefault="0088780A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88780A" w:rsidRDefault="0088780A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88780A" w:rsidRDefault="0088780A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Гущинского сельского поселения</w:t>
      </w:r>
    </w:p>
    <w:p w:rsidR="0088780A" w:rsidRDefault="0088780A" w:rsidP="00E73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Почепского района» </w:t>
      </w:r>
      <w:r w:rsidRPr="005E2ACF">
        <w:rPr>
          <w:rFonts w:ascii="Times New Roman" w:hAnsi="Times New Roman"/>
          <w:sz w:val="28"/>
          <w:szCs w:val="28"/>
        </w:rPr>
        <w:t>(201</w:t>
      </w:r>
      <w:r>
        <w:rPr>
          <w:rFonts w:ascii="Times New Roman" w:hAnsi="Times New Roman"/>
          <w:sz w:val="28"/>
          <w:szCs w:val="28"/>
        </w:rPr>
        <w:t>9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21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</w:p>
    <w:p w:rsidR="0088780A" w:rsidRDefault="0088780A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80A" w:rsidRPr="00CC0FCA" w:rsidRDefault="0088780A" w:rsidP="005D05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89688D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>постановлением Гущинской сельской администрации Почепского района от 30.10.2017 № 26а   «Об утверждении порядка разработки, реализации и оценки эффективности муниципальных и ведомственных целевых программ Гущинского сельского поселения Почепского района,</w:t>
      </w:r>
    </w:p>
    <w:p w:rsidR="0088780A" w:rsidRDefault="0088780A" w:rsidP="005D052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88780A" w:rsidRDefault="0088780A" w:rsidP="00631A3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Par1"/>
      <w:bookmarkEnd w:id="1"/>
      <w:r w:rsidRPr="00BF3769">
        <w:rPr>
          <w:rFonts w:ascii="Times New Roman" w:hAnsi="Times New Roman"/>
          <w:sz w:val="28"/>
          <w:szCs w:val="28"/>
        </w:rPr>
        <w:t xml:space="preserve">Утвердить прилагаемую муниципальную </w:t>
      </w:r>
      <w:hyperlink r:id="rId5" w:anchor="Par33" w:history="1">
        <w:r w:rsidRPr="00BF376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BF3769">
        <w:rPr>
          <w:rFonts w:ascii="Times New Roman" w:hAnsi="Times New Roman"/>
          <w:sz w:val="28"/>
          <w:szCs w:val="28"/>
        </w:rPr>
        <w:t xml:space="preserve"> «Реализация полномочий органа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Гущинского сельского поселения </w:t>
      </w:r>
      <w:r w:rsidRPr="00BF3769">
        <w:rPr>
          <w:rFonts w:ascii="Times New Roman" w:hAnsi="Times New Roman"/>
          <w:sz w:val="28"/>
          <w:szCs w:val="28"/>
        </w:rPr>
        <w:t>Почепского района» (201</w:t>
      </w:r>
      <w:r>
        <w:rPr>
          <w:rFonts w:ascii="Times New Roman" w:hAnsi="Times New Roman"/>
          <w:sz w:val="28"/>
          <w:szCs w:val="28"/>
        </w:rPr>
        <w:t>9</w:t>
      </w:r>
      <w:r w:rsidRPr="00BF3769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1</w:t>
      </w:r>
      <w:r w:rsidRPr="00BF3769">
        <w:rPr>
          <w:rFonts w:ascii="Times New Roman" w:hAnsi="Times New Roman"/>
          <w:sz w:val="28"/>
          <w:szCs w:val="28"/>
        </w:rPr>
        <w:t xml:space="preserve"> годы).</w:t>
      </w:r>
    </w:p>
    <w:p w:rsidR="0088780A" w:rsidRDefault="0088780A" w:rsidP="00631A3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88780A" w:rsidRDefault="0088780A" w:rsidP="00F75F2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утратившим силу с 01 января 2019 года Постановления Гущинской сельской администрации:</w:t>
      </w:r>
    </w:p>
    <w:p w:rsidR="0088780A" w:rsidRDefault="0088780A" w:rsidP="00E707A5">
      <w:p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от 13.11.2017 года № 30 «</w:t>
      </w: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органа местного самоуправления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Гущинского</w:t>
      </w:r>
    </w:p>
    <w:p w:rsidR="0088780A" w:rsidRDefault="0088780A" w:rsidP="00637637">
      <w:p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сельского поселения Почепского района (2018-2020 годы)»;</w:t>
      </w:r>
    </w:p>
    <w:p w:rsidR="0088780A" w:rsidRDefault="0088780A" w:rsidP="00E707A5">
      <w:p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от 23.03.2018 года № 11 «О внесении изменения в Постановление Гущинской сельской администрации «</w:t>
      </w: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органа местного самоуправления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Гущинского</w:t>
      </w:r>
      <w:r w:rsidRPr="006054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поселения Почепского района (2018-2020 годы)»;</w:t>
      </w:r>
    </w:p>
    <w:p w:rsidR="0088780A" w:rsidRDefault="0088780A" w:rsidP="00E707A5">
      <w:p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от 31.05.2018 года № 18 «О внесении изменения в Постановление Гущинской сельской администрации «</w:t>
      </w: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органа местного самоуправления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Гущинского сельского поселения Почепского района (2018-2020 годы)»;</w:t>
      </w:r>
    </w:p>
    <w:p w:rsidR="0088780A" w:rsidRDefault="0088780A" w:rsidP="00E707A5">
      <w:p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от 24.10.2018 года № 25 «О внесении изменения в Постановление Гущинской сельской администрации «</w:t>
      </w: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органа местного самоуправления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Гущинского</w:t>
      </w:r>
      <w:r w:rsidRPr="006054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поселения Почепского района (2018-2020 годы)»;</w:t>
      </w:r>
    </w:p>
    <w:p w:rsidR="0088780A" w:rsidRDefault="0088780A" w:rsidP="00877B65">
      <w:p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от 29.12.2018 года № 33 «О внесении изменения в Постановление Гущинской сельской администрации «</w:t>
      </w: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органа местного самоуправления</w:t>
      </w:r>
      <w:r w:rsidRPr="00DF44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Гущинского</w:t>
      </w:r>
      <w:r w:rsidRPr="006054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поселения Почепского района (2018-2020 годы)».</w:t>
      </w:r>
    </w:p>
    <w:p w:rsidR="0088780A" w:rsidRPr="00BF3769" w:rsidRDefault="0088780A" w:rsidP="004A2C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80A" w:rsidRDefault="0088780A" w:rsidP="002E5437">
      <w:pPr>
        <w:autoSpaceDE w:val="0"/>
        <w:autoSpaceDN w:val="0"/>
        <w:adjustRightInd w:val="0"/>
        <w:spacing w:after="0" w:line="240" w:lineRule="auto"/>
        <w:ind w:left="357" w:firstLine="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Опубликовать настоящее постановление согласно действующему</w:t>
      </w:r>
    </w:p>
    <w:p w:rsidR="0088780A" w:rsidRDefault="0088780A" w:rsidP="002E5437">
      <w:p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законодательству.</w:t>
      </w:r>
    </w:p>
    <w:p w:rsidR="0088780A" w:rsidRPr="005E2ACF" w:rsidRDefault="0088780A" w:rsidP="002E5437">
      <w:p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</w:p>
    <w:p w:rsidR="0088780A" w:rsidRDefault="0088780A" w:rsidP="00594ADB">
      <w:pPr>
        <w:autoSpaceDE w:val="0"/>
        <w:autoSpaceDN w:val="0"/>
        <w:adjustRightInd w:val="0"/>
        <w:spacing w:after="0" w:line="240" w:lineRule="auto"/>
        <w:ind w:left="1066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</w:t>
      </w:r>
      <w:r w:rsidRPr="005E2ACF">
        <w:rPr>
          <w:rFonts w:ascii="Times New Roman" w:hAnsi="Times New Roman"/>
          <w:sz w:val="28"/>
          <w:szCs w:val="28"/>
        </w:rPr>
        <w:t xml:space="preserve">Контроль за исполнением постановления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88780A" w:rsidRDefault="0088780A" w:rsidP="00594ADB">
      <w:pPr>
        <w:autoSpaceDE w:val="0"/>
        <w:autoSpaceDN w:val="0"/>
        <w:adjustRightInd w:val="0"/>
        <w:spacing w:after="0" w:line="240" w:lineRule="auto"/>
        <w:ind w:left="1066" w:hanging="709"/>
        <w:jc w:val="both"/>
        <w:rPr>
          <w:rFonts w:ascii="Times New Roman" w:hAnsi="Times New Roman"/>
          <w:sz w:val="28"/>
          <w:szCs w:val="28"/>
        </w:rPr>
      </w:pPr>
    </w:p>
    <w:p w:rsidR="0088780A" w:rsidRDefault="0088780A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80A" w:rsidRDefault="0088780A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80A" w:rsidRDefault="0088780A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80A" w:rsidRDefault="0088780A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80A" w:rsidRDefault="0088780A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Глава поселения           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Ю.Н. Торопынин </w:t>
      </w:r>
    </w:p>
    <w:sectPr w:rsidR="0088780A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D0630"/>
    <w:multiLevelType w:val="hybridMultilevel"/>
    <w:tmpl w:val="3454CC3A"/>
    <w:lvl w:ilvl="0" w:tplc="09C41210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AA5111"/>
    <w:multiLevelType w:val="hybridMultilevel"/>
    <w:tmpl w:val="0D9429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41EE1"/>
    <w:rsid w:val="0008653C"/>
    <w:rsid w:val="000B03EE"/>
    <w:rsid w:val="000E5BD6"/>
    <w:rsid w:val="001068C4"/>
    <w:rsid w:val="00112894"/>
    <w:rsid w:val="00125FE6"/>
    <w:rsid w:val="00137C50"/>
    <w:rsid w:val="00147B56"/>
    <w:rsid w:val="00184C69"/>
    <w:rsid w:val="001A0044"/>
    <w:rsid w:val="001C4C0F"/>
    <w:rsid w:val="001E2AA5"/>
    <w:rsid w:val="001F3118"/>
    <w:rsid w:val="001F4E04"/>
    <w:rsid w:val="002365F7"/>
    <w:rsid w:val="00245A2A"/>
    <w:rsid w:val="0025299D"/>
    <w:rsid w:val="00261823"/>
    <w:rsid w:val="00281F4F"/>
    <w:rsid w:val="002B3A1A"/>
    <w:rsid w:val="002E4C97"/>
    <w:rsid w:val="002E5437"/>
    <w:rsid w:val="003274FC"/>
    <w:rsid w:val="003560D5"/>
    <w:rsid w:val="00363899"/>
    <w:rsid w:val="003863FE"/>
    <w:rsid w:val="003B7D97"/>
    <w:rsid w:val="003D6FC5"/>
    <w:rsid w:val="003E2501"/>
    <w:rsid w:val="003E7613"/>
    <w:rsid w:val="004123EB"/>
    <w:rsid w:val="00412EA3"/>
    <w:rsid w:val="00463FD3"/>
    <w:rsid w:val="0049727D"/>
    <w:rsid w:val="004A2CEA"/>
    <w:rsid w:val="004A4BCA"/>
    <w:rsid w:val="004B3BAD"/>
    <w:rsid w:val="004B74D2"/>
    <w:rsid w:val="004F5A8C"/>
    <w:rsid w:val="00503A5E"/>
    <w:rsid w:val="00520AD7"/>
    <w:rsid w:val="00521A06"/>
    <w:rsid w:val="00543DB5"/>
    <w:rsid w:val="0054413E"/>
    <w:rsid w:val="00552B53"/>
    <w:rsid w:val="00554793"/>
    <w:rsid w:val="0058406B"/>
    <w:rsid w:val="00591D0A"/>
    <w:rsid w:val="00591E7B"/>
    <w:rsid w:val="00594ADB"/>
    <w:rsid w:val="005C2ECD"/>
    <w:rsid w:val="005C7A53"/>
    <w:rsid w:val="005D0525"/>
    <w:rsid w:val="005D2319"/>
    <w:rsid w:val="005E2ACF"/>
    <w:rsid w:val="00602AF2"/>
    <w:rsid w:val="006054EA"/>
    <w:rsid w:val="00631A3F"/>
    <w:rsid w:val="00637637"/>
    <w:rsid w:val="00682778"/>
    <w:rsid w:val="006834CA"/>
    <w:rsid w:val="00684B1A"/>
    <w:rsid w:val="0068570B"/>
    <w:rsid w:val="00692EFD"/>
    <w:rsid w:val="00695801"/>
    <w:rsid w:val="006C7F7F"/>
    <w:rsid w:val="006D7D41"/>
    <w:rsid w:val="007336D6"/>
    <w:rsid w:val="00760D88"/>
    <w:rsid w:val="00767297"/>
    <w:rsid w:val="00776D38"/>
    <w:rsid w:val="008039E5"/>
    <w:rsid w:val="00811DB4"/>
    <w:rsid w:val="008130A2"/>
    <w:rsid w:val="008178AB"/>
    <w:rsid w:val="008230A3"/>
    <w:rsid w:val="00846C68"/>
    <w:rsid w:val="008766A6"/>
    <w:rsid w:val="00877B65"/>
    <w:rsid w:val="00877EB7"/>
    <w:rsid w:val="0088780A"/>
    <w:rsid w:val="0089688D"/>
    <w:rsid w:val="008C747D"/>
    <w:rsid w:val="00932AD4"/>
    <w:rsid w:val="0094648A"/>
    <w:rsid w:val="00950682"/>
    <w:rsid w:val="00954457"/>
    <w:rsid w:val="00967718"/>
    <w:rsid w:val="009B1033"/>
    <w:rsid w:val="009B517A"/>
    <w:rsid w:val="00A272E4"/>
    <w:rsid w:val="00A44A77"/>
    <w:rsid w:val="00A94E2B"/>
    <w:rsid w:val="00A96579"/>
    <w:rsid w:val="00AA0C32"/>
    <w:rsid w:val="00AA32CA"/>
    <w:rsid w:val="00AD5EC2"/>
    <w:rsid w:val="00AE549F"/>
    <w:rsid w:val="00B042A0"/>
    <w:rsid w:val="00B05EAB"/>
    <w:rsid w:val="00B163E0"/>
    <w:rsid w:val="00B87B37"/>
    <w:rsid w:val="00B87FEA"/>
    <w:rsid w:val="00BA4470"/>
    <w:rsid w:val="00BE438D"/>
    <w:rsid w:val="00BF21F0"/>
    <w:rsid w:val="00BF3769"/>
    <w:rsid w:val="00BF3E41"/>
    <w:rsid w:val="00C24FC6"/>
    <w:rsid w:val="00C358B0"/>
    <w:rsid w:val="00C56360"/>
    <w:rsid w:val="00C8240E"/>
    <w:rsid w:val="00C8449E"/>
    <w:rsid w:val="00C934B0"/>
    <w:rsid w:val="00CA62F7"/>
    <w:rsid w:val="00CB0098"/>
    <w:rsid w:val="00CC0FCA"/>
    <w:rsid w:val="00D04116"/>
    <w:rsid w:val="00D64B4D"/>
    <w:rsid w:val="00DB4A7B"/>
    <w:rsid w:val="00DF4493"/>
    <w:rsid w:val="00E57DAB"/>
    <w:rsid w:val="00E707A5"/>
    <w:rsid w:val="00E73488"/>
    <w:rsid w:val="00E9616F"/>
    <w:rsid w:val="00F01C8F"/>
    <w:rsid w:val="00F21D9D"/>
    <w:rsid w:val="00F44910"/>
    <w:rsid w:val="00F75F2C"/>
    <w:rsid w:val="00FB471B"/>
    <w:rsid w:val="00FD4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45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692EF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Normal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96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323</TotalTime>
  <Pages>2</Pages>
  <Words>370</Words>
  <Characters>2115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Proba</cp:lastModifiedBy>
  <cp:revision>69</cp:revision>
  <cp:lastPrinted>2017-11-16T09:35:00Z</cp:lastPrinted>
  <dcterms:created xsi:type="dcterms:W3CDTF">2017-01-20T07:31:00Z</dcterms:created>
  <dcterms:modified xsi:type="dcterms:W3CDTF">2019-01-15T09:32:00Z</dcterms:modified>
</cp:coreProperties>
</file>